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AFAB4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PLOMER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2408C47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Gentleman.</w:t>
      </w:r>
    </w:p>
    <w:p w14:paraId="6152652B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100199C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BE33A3B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</w:rPr>
        <w:t>Diggles</w:t>
      </w:r>
      <w:proofErr w:type="spellEnd"/>
      <w:r>
        <w:rPr>
          <w:rFonts w:ascii="Times New Roman" w:hAnsi="Times New Roman" w:cs="Times New Roman"/>
        </w:rPr>
        <w:t xml:space="preserve">(q.v.) made a plaint of debt against Roger </w:t>
      </w:r>
      <w:proofErr w:type="spellStart"/>
      <w:r>
        <w:rPr>
          <w:rFonts w:ascii="Times New Roman" w:hAnsi="Times New Roman" w:cs="Times New Roman"/>
        </w:rPr>
        <w:t>Frenssh</w:t>
      </w:r>
      <w:proofErr w:type="spellEnd"/>
    </w:p>
    <w:p w14:paraId="073DCAFE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Kelveden</w:t>
      </w:r>
      <w:proofErr w:type="spellEnd"/>
      <w:r>
        <w:rPr>
          <w:rFonts w:ascii="Times New Roman" w:hAnsi="Times New Roman" w:cs="Times New Roman"/>
        </w:rPr>
        <w:t>, Essex(q.v.).</w:t>
      </w:r>
    </w:p>
    <w:p w14:paraId="68A138EE" w14:textId="77777777" w:rsidR="00456274" w:rsidRDefault="00456274" w:rsidP="00456274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C11E751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5E3D4A3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0612C42" w14:textId="77777777" w:rsidR="00456274" w:rsidRDefault="00456274" w:rsidP="0045627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36557013" w14:textId="77777777" w:rsidR="006B2F86" w:rsidRPr="00E71FC3" w:rsidRDefault="004562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AFFD8" w14:textId="77777777" w:rsidR="00456274" w:rsidRDefault="00456274" w:rsidP="00E71FC3">
      <w:r>
        <w:separator/>
      </w:r>
    </w:p>
  </w:endnote>
  <w:endnote w:type="continuationSeparator" w:id="0">
    <w:p w14:paraId="28575898" w14:textId="77777777" w:rsidR="00456274" w:rsidRDefault="004562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FCC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95901" w14:textId="77777777" w:rsidR="00456274" w:rsidRDefault="00456274" w:rsidP="00E71FC3">
      <w:r>
        <w:separator/>
      </w:r>
    </w:p>
  </w:footnote>
  <w:footnote w:type="continuationSeparator" w:id="0">
    <w:p w14:paraId="5D499444" w14:textId="77777777" w:rsidR="00456274" w:rsidRDefault="004562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74"/>
    <w:rsid w:val="001A7C09"/>
    <w:rsid w:val="004562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4F95"/>
  <w15:chartTrackingRefBased/>
  <w15:docId w15:val="{5D664967-2FFA-45EA-98E8-01937991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2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562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2018-11-04T19:45:00Z</dcterms:created>
  <dcterms:modified xsi:type="dcterms:W3CDTF">2018-11-04T19:46:00Z</dcterms:modified>
</cp:coreProperties>
</file>